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6CA" w:rsidRPr="00CC3DAE" w:rsidRDefault="00F146CA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Приложение 3</w:t>
      </w:r>
    </w:p>
    <w:p w:rsidR="00F146CA" w:rsidRPr="00020F8C" w:rsidRDefault="00F146CA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szCs w:val="28"/>
        </w:rPr>
      </w:pPr>
      <w:r w:rsidRPr="00020F8C">
        <w:rPr>
          <w:szCs w:val="28"/>
        </w:rPr>
        <w:t>к административному регламенту</w:t>
      </w:r>
    </w:p>
    <w:p w:rsidR="00F146CA" w:rsidRPr="009652AB" w:rsidRDefault="00F146CA" w:rsidP="005F73E7">
      <w:pPr>
        <w:spacing w:after="0" w:line="240" w:lineRule="auto"/>
        <w:ind w:left="5103"/>
        <w:rPr>
          <w:bCs/>
          <w:szCs w:val="28"/>
        </w:rPr>
      </w:pPr>
      <w:r w:rsidRPr="00020F8C">
        <w:rPr>
          <w:szCs w:val="28"/>
        </w:rPr>
        <w:t xml:space="preserve">предоставления муниципальной услуги </w:t>
      </w:r>
      <w:r w:rsidRPr="00020F8C">
        <w:rPr>
          <w:bCs/>
          <w:szCs w:val="28"/>
        </w:rPr>
        <w:t>«</w:t>
      </w:r>
      <w:r>
        <w:rPr>
          <w:bCs/>
          <w:color w:val="000000"/>
          <w:szCs w:val="28"/>
        </w:rPr>
        <w:t xml:space="preserve">Передача </w:t>
      </w:r>
      <w:r w:rsidRPr="00383825">
        <w:rPr>
          <w:bCs/>
          <w:szCs w:val="28"/>
        </w:rPr>
        <w:t>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020F8C">
        <w:rPr>
          <w:bCs/>
          <w:szCs w:val="28"/>
        </w:rPr>
        <w:t>»</w:t>
      </w:r>
    </w:p>
    <w:p w:rsidR="00F146CA" w:rsidRDefault="00F146CA" w:rsidP="00D54938">
      <w:pPr>
        <w:spacing w:after="0" w:line="240" w:lineRule="auto"/>
        <w:ind w:left="4820"/>
        <w:jc w:val="both"/>
        <w:rPr>
          <w:szCs w:val="28"/>
        </w:rPr>
      </w:pPr>
    </w:p>
    <w:p w:rsidR="00F146CA" w:rsidRDefault="00F146CA" w:rsidP="00D54938">
      <w:pPr>
        <w:spacing w:after="0" w:line="240" w:lineRule="auto"/>
        <w:ind w:left="4820"/>
        <w:jc w:val="both"/>
        <w:rPr>
          <w:szCs w:val="28"/>
        </w:rPr>
      </w:pPr>
    </w:p>
    <w:p w:rsidR="00F146CA" w:rsidRPr="00574A86" w:rsidRDefault="00F146CA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574A86">
        <w:rPr>
          <w:b/>
          <w:color w:val="22272F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F146CA" w:rsidRDefault="00F146CA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2"/>
        <w:gridCol w:w="58"/>
        <w:gridCol w:w="1935"/>
        <w:gridCol w:w="90"/>
        <w:gridCol w:w="2697"/>
        <w:gridCol w:w="138"/>
        <w:gridCol w:w="4109"/>
      </w:tblGrid>
      <w:tr w:rsidR="00F146CA" w:rsidRPr="00085870" w:rsidTr="008F3860">
        <w:tc>
          <w:tcPr>
            <w:tcW w:w="602" w:type="dxa"/>
          </w:tcPr>
          <w:p w:rsidR="00F146CA" w:rsidRPr="00085870" w:rsidRDefault="00F146CA" w:rsidP="0008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085870">
              <w:rPr>
                <w:color w:val="22272F"/>
                <w:sz w:val="24"/>
                <w:szCs w:val="24"/>
              </w:rPr>
              <w:t>№ п/п</w:t>
            </w:r>
          </w:p>
        </w:tc>
        <w:tc>
          <w:tcPr>
            <w:tcW w:w="1993" w:type="dxa"/>
            <w:gridSpan w:val="2"/>
          </w:tcPr>
          <w:p w:rsidR="00F146CA" w:rsidRPr="00085870" w:rsidRDefault="00F146CA" w:rsidP="0008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787" w:type="dxa"/>
            <w:gridSpan w:val="2"/>
          </w:tcPr>
          <w:p w:rsidR="00F146CA" w:rsidRPr="00085870" w:rsidRDefault="00F146CA" w:rsidP="0008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Документы и требования к их предоставлению</w:t>
            </w:r>
          </w:p>
        </w:tc>
        <w:tc>
          <w:tcPr>
            <w:tcW w:w="4247" w:type="dxa"/>
            <w:gridSpan w:val="2"/>
          </w:tcPr>
          <w:p w:rsidR="00F146CA" w:rsidRPr="00085870" w:rsidRDefault="00F146CA" w:rsidP="0008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Способы подачи документов</w:t>
            </w:r>
          </w:p>
          <w:p w:rsidR="00F146CA" w:rsidRPr="00085870" w:rsidRDefault="00F146CA" w:rsidP="0008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085870">
              <w:rPr>
                <w:color w:val="22272F"/>
                <w:sz w:val="24"/>
                <w:szCs w:val="24"/>
              </w:rPr>
              <w:t xml:space="preserve">вид документа  </w:t>
            </w:r>
          </w:p>
        </w:tc>
      </w:tr>
      <w:tr w:rsidR="00F146CA" w:rsidRPr="00085870" w:rsidTr="008F3860">
        <w:tc>
          <w:tcPr>
            <w:tcW w:w="602" w:type="dxa"/>
          </w:tcPr>
          <w:p w:rsidR="00F146CA" w:rsidRPr="00085870" w:rsidRDefault="00F146CA" w:rsidP="0008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085870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F146CA" w:rsidRPr="00085870" w:rsidRDefault="00F146CA" w:rsidP="0008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2</w:t>
            </w:r>
          </w:p>
        </w:tc>
        <w:tc>
          <w:tcPr>
            <w:tcW w:w="2787" w:type="dxa"/>
            <w:gridSpan w:val="2"/>
          </w:tcPr>
          <w:p w:rsidR="00F146CA" w:rsidRPr="00085870" w:rsidRDefault="00F146CA" w:rsidP="0008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  <w:gridSpan w:val="2"/>
          </w:tcPr>
          <w:p w:rsidR="00F146CA" w:rsidRPr="00085870" w:rsidRDefault="00F146CA" w:rsidP="0008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4</w:t>
            </w:r>
          </w:p>
        </w:tc>
      </w:tr>
      <w:tr w:rsidR="00F146CA" w:rsidRPr="00085870" w:rsidTr="008F3860">
        <w:tc>
          <w:tcPr>
            <w:tcW w:w="9629" w:type="dxa"/>
            <w:gridSpan w:val="7"/>
          </w:tcPr>
          <w:p w:rsidR="00F146CA" w:rsidRPr="00085870" w:rsidRDefault="00F146CA" w:rsidP="000858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Исчерпывающий перечень документов, необходимых для предоставления Муниципальной услуги, которые заявитель должен представить самостоятельно</w:t>
            </w:r>
          </w:p>
          <w:p w:rsidR="00F146CA" w:rsidRPr="00085870" w:rsidRDefault="00F146CA" w:rsidP="0008587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146CA" w:rsidRPr="008F3860" w:rsidTr="008F3860">
        <w:tc>
          <w:tcPr>
            <w:tcW w:w="602" w:type="dxa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1.1</w:t>
            </w:r>
          </w:p>
        </w:tc>
        <w:tc>
          <w:tcPr>
            <w:tcW w:w="1993" w:type="dxa"/>
            <w:gridSpan w:val="2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 xml:space="preserve">заявление, </w:t>
            </w:r>
            <w:r w:rsidRPr="008F3860">
              <w:rPr>
                <w:sz w:val="24"/>
                <w:szCs w:val="24"/>
              </w:rPr>
              <w:t>на бумажном носителе (подлинник) или в электронной форме в 1 экземпляре</w:t>
            </w:r>
          </w:p>
        </w:tc>
        <w:tc>
          <w:tcPr>
            <w:tcW w:w="4247" w:type="dxa"/>
            <w:gridSpan w:val="2"/>
          </w:tcPr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1) на бумажном носителе в Управление;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2) на бумажном носителе в МФЦ;</w:t>
            </w:r>
          </w:p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F3860">
              <w:rPr>
                <w:sz w:val="24"/>
                <w:szCs w:val="24"/>
              </w:rPr>
              <w:t>3) электронная форма Заявления на Едином портале, Региональном портале</w:t>
            </w:r>
          </w:p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F146CA" w:rsidRPr="008F3860" w:rsidTr="008F3860">
        <w:tc>
          <w:tcPr>
            <w:tcW w:w="602" w:type="dxa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1.2</w:t>
            </w:r>
          </w:p>
        </w:tc>
        <w:tc>
          <w:tcPr>
            <w:tcW w:w="1993" w:type="dxa"/>
            <w:gridSpan w:val="2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2А, 4А</w:t>
            </w:r>
          </w:p>
        </w:tc>
        <w:tc>
          <w:tcPr>
            <w:tcW w:w="2787" w:type="dxa"/>
            <w:gridSpan w:val="2"/>
          </w:tcPr>
          <w:p w:rsidR="00F146CA" w:rsidRPr="008F3860" w:rsidRDefault="00F146CA" w:rsidP="008F38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 xml:space="preserve">документ, подтверж-дающий полномочия заявителя (доверен-ность), оформленная </w:t>
            </w:r>
            <w:r w:rsidRPr="008F3860">
              <w:rPr>
                <w:sz w:val="24"/>
                <w:szCs w:val="24"/>
              </w:rPr>
              <w:t>в соответствии с требова-ниями законодательства Российской Федерации в случае, если за предос-тавлением Муниципаль-ной услуги обратился представитель заявите-ля, в 1 экземпляре</w:t>
            </w:r>
          </w:p>
          <w:p w:rsidR="00F146CA" w:rsidRPr="008F3860" w:rsidRDefault="00F146CA" w:rsidP="008F38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4247" w:type="dxa"/>
            <w:gridSpan w:val="2"/>
          </w:tcPr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1) подлинник на бумажном носителе в Управление;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2) подлинник на бумажном носителе в МФЦ;</w:t>
            </w:r>
          </w:p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8F3860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F146CA" w:rsidRPr="008F3860" w:rsidTr="008F3860">
        <w:trPr>
          <w:trHeight w:val="1197"/>
        </w:trPr>
        <w:tc>
          <w:tcPr>
            <w:tcW w:w="602" w:type="dxa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1.3</w:t>
            </w:r>
          </w:p>
        </w:tc>
        <w:tc>
          <w:tcPr>
            <w:tcW w:w="1993" w:type="dxa"/>
            <w:gridSpan w:val="2"/>
          </w:tcPr>
          <w:p w:rsidR="00F146CA" w:rsidRPr="008F3860" w:rsidRDefault="00F146CA" w:rsidP="008F386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8F3860"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Pr="008F3860" w:rsidRDefault="00F146CA" w:rsidP="008F3860">
            <w:pPr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8F3860">
              <w:rPr>
                <w:color w:val="000000"/>
                <w:sz w:val="24"/>
                <w:szCs w:val="24"/>
              </w:rPr>
              <w:t>документ, удостоверяю-щий личность заявителя и всех членов его семьи</w:t>
            </w:r>
            <w:r w:rsidRPr="008F3860">
              <w:rPr>
                <w:sz w:val="24"/>
                <w:szCs w:val="24"/>
                <w:lang w:eastAsia="ru-RU"/>
              </w:rPr>
              <w:t>, в 1 экземпляре</w:t>
            </w:r>
          </w:p>
        </w:tc>
        <w:tc>
          <w:tcPr>
            <w:tcW w:w="4247" w:type="dxa"/>
            <w:gridSpan w:val="2"/>
          </w:tcPr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1) подлинник на бумажном носителе в Управление;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2) подлинник на бумажном носителе в МФЦ;</w:t>
            </w:r>
          </w:p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8F3860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F146CA" w:rsidRPr="008F3860" w:rsidTr="008F3860">
        <w:tc>
          <w:tcPr>
            <w:tcW w:w="602" w:type="dxa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F3860">
              <w:rPr>
                <w:sz w:val="24"/>
                <w:szCs w:val="24"/>
              </w:rPr>
              <w:t>2</w:t>
            </w:r>
          </w:p>
        </w:tc>
        <w:tc>
          <w:tcPr>
            <w:tcW w:w="2787" w:type="dxa"/>
            <w:gridSpan w:val="2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F3860"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  <w:gridSpan w:val="2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F3860">
              <w:rPr>
                <w:sz w:val="24"/>
                <w:szCs w:val="24"/>
              </w:rPr>
              <w:t>4</w:t>
            </w:r>
          </w:p>
        </w:tc>
      </w:tr>
      <w:tr w:rsidR="00F146CA" w:rsidRPr="008F3860" w:rsidTr="008F3860">
        <w:trPr>
          <w:trHeight w:val="1197"/>
        </w:trPr>
        <w:tc>
          <w:tcPr>
            <w:tcW w:w="602" w:type="dxa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1.4</w:t>
            </w:r>
          </w:p>
        </w:tc>
        <w:tc>
          <w:tcPr>
            <w:tcW w:w="1993" w:type="dxa"/>
            <w:gridSpan w:val="2"/>
          </w:tcPr>
          <w:p w:rsidR="00F146CA" w:rsidRPr="008F3860" w:rsidRDefault="00F146CA" w:rsidP="008F3860">
            <w:pPr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Pr="008F3860" w:rsidRDefault="00F146CA" w:rsidP="008F3860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F3860">
              <w:rPr>
                <w:color w:val="000000"/>
                <w:sz w:val="24"/>
                <w:szCs w:val="28"/>
              </w:rPr>
              <w:t xml:space="preserve">документ, подтверждаю-щий гражданское состояние и состав семьи гражданина, </w:t>
            </w:r>
            <w:r w:rsidRPr="008F3860">
              <w:rPr>
                <w:sz w:val="24"/>
                <w:szCs w:val="24"/>
              </w:rPr>
              <w:t>в 1 экземпляре</w:t>
            </w:r>
          </w:p>
        </w:tc>
        <w:tc>
          <w:tcPr>
            <w:tcW w:w="4247" w:type="dxa"/>
            <w:gridSpan w:val="2"/>
          </w:tcPr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1) подлинник на бумажном носителе в Управление;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2) подлинник на бумажном носителе в МФЦ;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F146CA" w:rsidRPr="008F3860" w:rsidTr="008F3860">
        <w:trPr>
          <w:trHeight w:val="1197"/>
        </w:trPr>
        <w:tc>
          <w:tcPr>
            <w:tcW w:w="602" w:type="dxa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1.5</w:t>
            </w:r>
          </w:p>
        </w:tc>
        <w:tc>
          <w:tcPr>
            <w:tcW w:w="1993" w:type="dxa"/>
            <w:gridSpan w:val="2"/>
          </w:tcPr>
          <w:p w:rsidR="00F146CA" w:rsidRPr="008F3860" w:rsidRDefault="00F146CA" w:rsidP="008F3860">
            <w:pPr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Default="00F146CA" w:rsidP="008F38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F3860">
              <w:rPr>
                <w:color w:val="000000"/>
                <w:sz w:val="24"/>
                <w:szCs w:val="28"/>
              </w:rPr>
              <w:t xml:space="preserve">свидетельство о рожде-нии несовершеннолет-него, выданное компе-тентными органами ино-странного государства, и его нотариально удосто-веренный перевод на русский язык, </w:t>
            </w:r>
            <w:r w:rsidRPr="008F3860">
              <w:rPr>
                <w:sz w:val="24"/>
                <w:szCs w:val="24"/>
              </w:rPr>
              <w:t>в 1 экземпляре</w:t>
            </w:r>
          </w:p>
          <w:p w:rsidR="00F146CA" w:rsidRPr="008F3860" w:rsidRDefault="00F146CA" w:rsidP="008F3860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</w:tcPr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1) подлинник на бумажном носителе в Управление;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2) подлинник на бумажном носителе в МФЦ;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F146CA" w:rsidRPr="008F3860" w:rsidTr="008F3860">
        <w:trPr>
          <w:trHeight w:val="1197"/>
        </w:trPr>
        <w:tc>
          <w:tcPr>
            <w:tcW w:w="602" w:type="dxa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1.6</w:t>
            </w:r>
          </w:p>
        </w:tc>
        <w:tc>
          <w:tcPr>
            <w:tcW w:w="1993" w:type="dxa"/>
            <w:gridSpan w:val="2"/>
          </w:tcPr>
          <w:p w:rsidR="00F146CA" w:rsidRPr="008F3860" w:rsidRDefault="00F146CA" w:rsidP="008F3860">
            <w:pPr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Default="00F146CA" w:rsidP="008F38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F3860">
              <w:rPr>
                <w:sz w:val="24"/>
                <w:szCs w:val="28"/>
              </w:rPr>
              <w:t xml:space="preserve">письменный отказ от участия в приватизации лиц, обладающих пра-вом, предусмотренным </w:t>
            </w:r>
            <w:hyperlink r:id="rId7" w:history="1">
              <w:r w:rsidRPr="008F3860">
                <w:rPr>
                  <w:sz w:val="24"/>
                  <w:szCs w:val="28"/>
                </w:rPr>
                <w:t>Законом</w:t>
              </w:r>
            </w:hyperlink>
            <w:r w:rsidRPr="008F3860">
              <w:rPr>
                <w:sz w:val="24"/>
                <w:szCs w:val="28"/>
              </w:rPr>
              <w:t xml:space="preserve"> Российской Федерации «О привати-зации жилищного фонда в Российской Федера-ции», заверенный нота-риально, </w:t>
            </w:r>
            <w:r w:rsidRPr="008F3860">
              <w:rPr>
                <w:sz w:val="24"/>
                <w:szCs w:val="24"/>
              </w:rPr>
              <w:t>в 1 экземпляре</w:t>
            </w:r>
          </w:p>
          <w:p w:rsidR="00F146CA" w:rsidRPr="008F3860" w:rsidRDefault="00F146CA" w:rsidP="008F3860">
            <w:pPr>
              <w:spacing w:after="0" w:line="240" w:lineRule="auto"/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4247" w:type="dxa"/>
            <w:gridSpan w:val="2"/>
          </w:tcPr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1) подлинник на бумажном носителе в Управление;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2) подлинник на бумажном носителе в МФЦ;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  <w:p w:rsidR="00F146CA" w:rsidRPr="008F3860" w:rsidRDefault="00F146CA" w:rsidP="008F3860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F146CA" w:rsidRPr="008F3860" w:rsidTr="008F3860">
        <w:trPr>
          <w:trHeight w:val="1197"/>
        </w:trPr>
        <w:tc>
          <w:tcPr>
            <w:tcW w:w="602" w:type="dxa"/>
          </w:tcPr>
          <w:p w:rsidR="00F146CA" w:rsidRPr="008F386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1.7</w:t>
            </w:r>
          </w:p>
        </w:tc>
        <w:tc>
          <w:tcPr>
            <w:tcW w:w="1993" w:type="dxa"/>
            <w:gridSpan w:val="2"/>
          </w:tcPr>
          <w:p w:rsidR="00F146CA" w:rsidRPr="008F3860" w:rsidRDefault="00F146CA" w:rsidP="00AE1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8F3860"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Pr="008F3860" w:rsidRDefault="00F146CA" w:rsidP="00AE1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согласие на </w:t>
            </w:r>
            <w:r w:rsidRPr="00415BE9">
              <w:rPr>
                <w:sz w:val="24"/>
                <w:szCs w:val="24"/>
              </w:rPr>
              <w:t>обработку персональных данных</w:t>
            </w:r>
            <w:r w:rsidRPr="00415BE9">
              <w:rPr>
                <w:color w:val="22272F"/>
                <w:sz w:val="24"/>
                <w:szCs w:val="24"/>
              </w:rPr>
              <w:t>,</w:t>
            </w:r>
            <w:r w:rsidRPr="008F3860">
              <w:rPr>
                <w:color w:val="22272F"/>
                <w:sz w:val="24"/>
                <w:szCs w:val="24"/>
              </w:rPr>
              <w:t xml:space="preserve"> </w:t>
            </w:r>
            <w:r w:rsidRPr="008F3860">
              <w:rPr>
                <w:sz w:val="24"/>
                <w:szCs w:val="24"/>
              </w:rPr>
              <w:t>на бумажном носителе (подлинник) или в электронной форме в 1 экземпляре</w:t>
            </w:r>
          </w:p>
        </w:tc>
        <w:tc>
          <w:tcPr>
            <w:tcW w:w="4247" w:type="dxa"/>
            <w:gridSpan w:val="2"/>
          </w:tcPr>
          <w:p w:rsidR="00F146CA" w:rsidRPr="008F3860" w:rsidRDefault="00F146CA" w:rsidP="00AE19A9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1) на бумажном носителе в Управление;</w:t>
            </w:r>
          </w:p>
          <w:p w:rsidR="00F146CA" w:rsidRPr="008F3860" w:rsidRDefault="00F146CA" w:rsidP="00AE19A9">
            <w:pPr>
              <w:pStyle w:val="ConsPlusNormal"/>
              <w:jc w:val="both"/>
              <w:rPr>
                <w:szCs w:val="24"/>
              </w:rPr>
            </w:pPr>
            <w:r w:rsidRPr="008F3860">
              <w:rPr>
                <w:szCs w:val="24"/>
              </w:rPr>
              <w:t>2) на бумажном носителе в МФЦ;</w:t>
            </w:r>
          </w:p>
          <w:p w:rsidR="00F146CA" w:rsidRPr="008F3860" w:rsidRDefault="00F146CA" w:rsidP="00AE1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F3860">
              <w:rPr>
                <w:sz w:val="24"/>
                <w:szCs w:val="24"/>
              </w:rPr>
              <w:t xml:space="preserve">3) </w:t>
            </w:r>
            <w:r w:rsidRPr="00415BE9">
              <w:rPr>
                <w:sz w:val="24"/>
                <w:szCs w:val="24"/>
              </w:rPr>
              <w:t>в электронном виде в формате переносимого документа (PDF) на Едином портале, Региональном портале</w:t>
            </w:r>
          </w:p>
          <w:p w:rsidR="00F146CA" w:rsidRPr="008F3860" w:rsidRDefault="00F146CA" w:rsidP="00AE1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F146CA" w:rsidRPr="00085870" w:rsidTr="008F3860">
        <w:trPr>
          <w:trHeight w:val="1128"/>
        </w:trPr>
        <w:tc>
          <w:tcPr>
            <w:tcW w:w="9629" w:type="dxa"/>
            <w:gridSpan w:val="7"/>
          </w:tcPr>
          <w:p w:rsidR="00F146CA" w:rsidRDefault="00F146CA" w:rsidP="00085870">
            <w:pPr>
              <w:pStyle w:val="ConsPlusNormal"/>
              <w:jc w:val="center"/>
              <w:outlineLvl w:val="2"/>
            </w:pPr>
            <w:r>
              <w:t>2. Исчерпывающий перечень документов, необходимых для предоставления Муниципальной услуги, которые заявитель вправе представить</w:t>
            </w:r>
          </w:p>
          <w:p w:rsidR="00F146CA" w:rsidRPr="00085870" w:rsidRDefault="00F146CA" w:rsidP="00085870">
            <w:pPr>
              <w:pStyle w:val="ConsPlusNormal"/>
              <w:jc w:val="center"/>
              <w:rPr>
                <w:szCs w:val="24"/>
              </w:rPr>
            </w:pPr>
            <w:r>
              <w:t>по собственной инициативе</w:t>
            </w:r>
          </w:p>
        </w:tc>
      </w:tr>
      <w:tr w:rsidR="00F146CA" w:rsidRPr="00085870" w:rsidTr="008F3860">
        <w:trPr>
          <w:trHeight w:val="2256"/>
        </w:trPr>
        <w:tc>
          <w:tcPr>
            <w:tcW w:w="602" w:type="dxa"/>
          </w:tcPr>
          <w:p w:rsidR="00F146CA" w:rsidRPr="0008587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085870">
              <w:rPr>
                <w:color w:val="22272F"/>
                <w:sz w:val="24"/>
                <w:szCs w:val="24"/>
              </w:rPr>
              <w:t>2.1</w:t>
            </w:r>
          </w:p>
        </w:tc>
        <w:tc>
          <w:tcPr>
            <w:tcW w:w="1993" w:type="dxa"/>
            <w:gridSpan w:val="2"/>
          </w:tcPr>
          <w:p w:rsidR="00F146CA" w:rsidRPr="00085870" w:rsidRDefault="00F146CA" w:rsidP="008F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Pr="00085870" w:rsidRDefault="00F146CA" w:rsidP="008F3860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085870">
              <w:rPr>
                <w:sz w:val="24"/>
                <w:szCs w:val="24"/>
                <w:lang w:eastAsia="ru-RU"/>
              </w:rPr>
              <w:t>выписку из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F3860">
              <w:rPr>
                <w:sz w:val="24"/>
                <w:szCs w:val="28"/>
              </w:rPr>
              <w:t xml:space="preserve">Единого государственного реестра записей актов гражданского состояния о рождении </w:t>
            </w:r>
            <w:r w:rsidRPr="008F3860">
              <w:rPr>
                <w:color w:val="000000"/>
                <w:sz w:val="24"/>
                <w:szCs w:val="28"/>
              </w:rPr>
              <w:t>несовер</w:t>
            </w:r>
            <w:r>
              <w:rPr>
                <w:color w:val="000000"/>
                <w:sz w:val="24"/>
                <w:szCs w:val="28"/>
              </w:rPr>
              <w:t>-</w:t>
            </w:r>
            <w:r w:rsidRPr="008F3860">
              <w:rPr>
                <w:color w:val="000000"/>
                <w:sz w:val="24"/>
                <w:szCs w:val="28"/>
              </w:rPr>
              <w:t>шеннолетнего</w:t>
            </w:r>
            <w:r w:rsidRPr="00085870">
              <w:rPr>
                <w:sz w:val="24"/>
                <w:szCs w:val="24"/>
                <w:lang w:eastAsia="ru-RU"/>
              </w:rPr>
              <w:t>, в 1 экземпляре</w:t>
            </w:r>
          </w:p>
        </w:tc>
        <w:tc>
          <w:tcPr>
            <w:tcW w:w="4247" w:type="dxa"/>
            <w:gridSpan w:val="2"/>
          </w:tcPr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1) копия на бумажном носителе в Управление;</w:t>
            </w:r>
          </w:p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2) копия на бумажном носителе в МФЦ;</w:t>
            </w:r>
          </w:p>
          <w:p w:rsidR="00F146CA" w:rsidRPr="0008587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F146CA" w:rsidRPr="00085870" w:rsidTr="00AE19A9">
        <w:trPr>
          <w:trHeight w:val="319"/>
        </w:trPr>
        <w:tc>
          <w:tcPr>
            <w:tcW w:w="602" w:type="dxa"/>
          </w:tcPr>
          <w:p w:rsidR="00F146CA" w:rsidRPr="00085870" w:rsidRDefault="00F146CA" w:rsidP="00AE1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085870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F146CA" w:rsidRPr="00085870" w:rsidRDefault="00F146CA" w:rsidP="00AE19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2</w:t>
            </w:r>
          </w:p>
        </w:tc>
        <w:tc>
          <w:tcPr>
            <w:tcW w:w="2787" w:type="dxa"/>
            <w:gridSpan w:val="2"/>
          </w:tcPr>
          <w:p w:rsidR="00F146CA" w:rsidRPr="00085870" w:rsidRDefault="00F146CA" w:rsidP="00AE19A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08587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7" w:type="dxa"/>
            <w:gridSpan w:val="2"/>
          </w:tcPr>
          <w:p w:rsidR="00F146CA" w:rsidRPr="00085870" w:rsidRDefault="00F146CA" w:rsidP="00AE19A9">
            <w:pPr>
              <w:pStyle w:val="ConsPlusNormal"/>
              <w:jc w:val="center"/>
              <w:rPr>
                <w:szCs w:val="24"/>
              </w:rPr>
            </w:pPr>
            <w:r w:rsidRPr="00085870">
              <w:rPr>
                <w:szCs w:val="24"/>
              </w:rPr>
              <w:t>4</w:t>
            </w:r>
          </w:p>
        </w:tc>
      </w:tr>
      <w:tr w:rsidR="00F146CA" w:rsidRPr="00085870" w:rsidTr="008F3860">
        <w:trPr>
          <w:trHeight w:val="2295"/>
        </w:trPr>
        <w:tc>
          <w:tcPr>
            <w:tcW w:w="602" w:type="dxa"/>
          </w:tcPr>
          <w:p w:rsidR="00F146CA" w:rsidRPr="0008587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085870">
              <w:rPr>
                <w:color w:val="22272F"/>
                <w:sz w:val="24"/>
                <w:szCs w:val="24"/>
              </w:rPr>
              <w:t>2.2</w:t>
            </w:r>
          </w:p>
        </w:tc>
        <w:tc>
          <w:tcPr>
            <w:tcW w:w="1993" w:type="dxa"/>
            <w:gridSpan w:val="2"/>
          </w:tcPr>
          <w:p w:rsidR="00F146CA" w:rsidRPr="00085870" w:rsidRDefault="00F146CA" w:rsidP="008F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Pr="00085870" w:rsidRDefault="00F146CA" w:rsidP="008F3860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085870">
              <w:rPr>
                <w:sz w:val="24"/>
                <w:szCs w:val="24"/>
                <w:lang w:eastAsia="ru-RU"/>
              </w:rPr>
              <w:t>выписку из ЕГРН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F3860">
              <w:rPr>
                <w:sz w:val="24"/>
                <w:szCs w:val="24"/>
              </w:rPr>
              <w:t>о правах  каждого участника приватизации на имевшиеся (имеющиеся) объекты недвижимости</w:t>
            </w:r>
            <w:r w:rsidRPr="008F3860">
              <w:rPr>
                <w:sz w:val="24"/>
                <w:szCs w:val="24"/>
                <w:lang w:eastAsia="ru-RU"/>
              </w:rPr>
              <w:t>, в</w:t>
            </w:r>
            <w:r w:rsidRPr="00085870">
              <w:rPr>
                <w:sz w:val="24"/>
                <w:szCs w:val="24"/>
                <w:lang w:eastAsia="ru-RU"/>
              </w:rPr>
              <w:t xml:space="preserve"> 1 экземпляре</w:t>
            </w:r>
          </w:p>
        </w:tc>
        <w:tc>
          <w:tcPr>
            <w:tcW w:w="4247" w:type="dxa"/>
            <w:gridSpan w:val="2"/>
          </w:tcPr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1) копия на бумажном носителе в Управление;</w:t>
            </w:r>
          </w:p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2) копия на бумажном носителе в МФЦ;</w:t>
            </w:r>
          </w:p>
          <w:p w:rsidR="00F146CA" w:rsidRPr="0008587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F146CA" w:rsidRPr="00085870" w:rsidTr="008F3860">
        <w:trPr>
          <w:trHeight w:val="2331"/>
        </w:trPr>
        <w:tc>
          <w:tcPr>
            <w:tcW w:w="602" w:type="dxa"/>
          </w:tcPr>
          <w:p w:rsidR="00F146CA" w:rsidRPr="0008587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085870">
              <w:rPr>
                <w:color w:val="22272F"/>
                <w:sz w:val="24"/>
                <w:szCs w:val="24"/>
              </w:rPr>
              <w:t>2.3</w:t>
            </w:r>
          </w:p>
        </w:tc>
        <w:tc>
          <w:tcPr>
            <w:tcW w:w="1993" w:type="dxa"/>
            <w:gridSpan w:val="2"/>
          </w:tcPr>
          <w:p w:rsidR="00F146CA" w:rsidRPr="00085870" w:rsidRDefault="00F146CA" w:rsidP="008F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Pr="00085870" w:rsidRDefault="00F146CA" w:rsidP="008F3860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F3860">
              <w:rPr>
                <w:sz w:val="24"/>
                <w:szCs w:val="28"/>
              </w:rPr>
              <w:t>договор социального найма жилого помеще</w:t>
            </w:r>
            <w:r>
              <w:rPr>
                <w:sz w:val="24"/>
                <w:szCs w:val="28"/>
              </w:rPr>
              <w:t>-</w:t>
            </w:r>
            <w:r w:rsidRPr="008F3860">
              <w:rPr>
                <w:sz w:val="24"/>
                <w:szCs w:val="28"/>
              </w:rPr>
              <w:t>ния</w:t>
            </w:r>
            <w:r w:rsidRPr="00085870">
              <w:rPr>
                <w:sz w:val="24"/>
                <w:szCs w:val="24"/>
                <w:lang w:eastAsia="ru-RU"/>
              </w:rPr>
              <w:t>, в 1 экземпляре</w:t>
            </w:r>
          </w:p>
        </w:tc>
        <w:tc>
          <w:tcPr>
            <w:tcW w:w="4247" w:type="dxa"/>
            <w:gridSpan w:val="2"/>
          </w:tcPr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1) копия на бумажном носителе в Управление</w:t>
            </w:r>
            <w:bookmarkStart w:id="0" w:name="_GoBack"/>
            <w:bookmarkEnd w:id="0"/>
            <w:r w:rsidRPr="00085870">
              <w:rPr>
                <w:szCs w:val="24"/>
              </w:rPr>
              <w:t>;</w:t>
            </w:r>
          </w:p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2) копия на бумажном носителе в МФЦ;</w:t>
            </w:r>
          </w:p>
          <w:p w:rsidR="00F146CA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  <w:p w:rsidR="00F146CA" w:rsidRPr="0008587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F146CA" w:rsidRPr="00085870" w:rsidTr="008F3860">
        <w:trPr>
          <w:trHeight w:val="2318"/>
        </w:trPr>
        <w:tc>
          <w:tcPr>
            <w:tcW w:w="602" w:type="dxa"/>
          </w:tcPr>
          <w:p w:rsidR="00F146CA" w:rsidRPr="00085870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2.4</w:t>
            </w:r>
          </w:p>
        </w:tc>
        <w:tc>
          <w:tcPr>
            <w:tcW w:w="1993" w:type="dxa"/>
            <w:gridSpan w:val="2"/>
          </w:tcPr>
          <w:p w:rsidR="00F146CA" w:rsidRPr="00085870" w:rsidRDefault="00F146CA" w:rsidP="008F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Pr="008F3860" w:rsidRDefault="00F146CA" w:rsidP="008F3860">
            <w:pPr>
              <w:spacing w:after="0" w:line="240" w:lineRule="auto"/>
              <w:jc w:val="both"/>
              <w:rPr>
                <w:color w:val="000000"/>
                <w:sz w:val="24"/>
                <w:szCs w:val="28"/>
              </w:rPr>
            </w:pPr>
            <w:r w:rsidRPr="008F3860">
              <w:rPr>
                <w:sz w:val="24"/>
                <w:szCs w:val="28"/>
              </w:rPr>
              <w:t>документ, содержащий сведения о гражданах, зарегистрированных по месту жительства, подтверждающий состав семьи нанимателя</w:t>
            </w:r>
            <w:r>
              <w:rPr>
                <w:sz w:val="24"/>
                <w:szCs w:val="28"/>
              </w:rPr>
              <w:t xml:space="preserve">, </w:t>
            </w:r>
            <w:r w:rsidRPr="00085870">
              <w:rPr>
                <w:sz w:val="24"/>
                <w:szCs w:val="24"/>
                <w:lang w:eastAsia="ru-RU"/>
              </w:rPr>
              <w:t>в 1 экземпляре</w:t>
            </w:r>
          </w:p>
        </w:tc>
        <w:tc>
          <w:tcPr>
            <w:tcW w:w="4247" w:type="dxa"/>
            <w:gridSpan w:val="2"/>
          </w:tcPr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1) копия на бумажном носителе в Управление;</w:t>
            </w:r>
          </w:p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2) копия на бумажном носителе в МФЦ;</w:t>
            </w:r>
          </w:p>
          <w:p w:rsidR="00F146CA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F146CA" w:rsidRPr="00085870" w:rsidTr="008F3860">
        <w:trPr>
          <w:trHeight w:val="2703"/>
        </w:trPr>
        <w:tc>
          <w:tcPr>
            <w:tcW w:w="602" w:type="dxa"/>
          </w:tcPr>
          <w:p w:rsidR="00F146CA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2.5</w:t>
            </w:r>
          </w:p>
        </w:tc>
        <w:tc>
          <w:tcPr>
            <w:tcW w:w="1993" w:type="dxa"/>
            <w:gridSpan w:val="2"/>
          </w:tcPr>
          <w:p w:rsidR="00F146CA" w:rsidRPr="00085870" w:rsidRDefault="00F146CA" w:rsidP="008F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Default="00F146CA" w:rsidP="008F3860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F3860">
              <w:rPr>
                <w:sz w:val="24"/>
                <w:szCs w:val="28"/>
              </w:rPr>
              <w:t>разрешение органа опеки и попечительства на отказ от участия в приватизации несовер</w:t>
            </w:r>
            <w:r>
              <w:rPr>
                <w:sz w:val="24"/>
                <w:szCs w:val="28"/>
              </w:rPr>
              <w:t>-</w:t>
            </w:r>
            <w:r w:rsidRPr="008F3860">
              <w:rPr>
                <w:sz w:val="24"/>
                <w:szCs w:val="28"/>
              </w:rPr>
              <w:t>шеннолетнего гражда</w:t>
            </w:r>
            <w:r>
              <w:rPr>
                <w:sz w:val="24"/>
                <w:szCs w:val="28"/>
              </w:rPr>
              <w:t>-</w:t>
            </w:r>
            <w:r w:rsidRPr="008F3860">
              <w:rPr>
                <w:sz w:val="24"/>
                <w:szCs w:val="28"/>
              </w:rPr>
              <w:t>нина, совершеннолет</w:t>
            </w:r>
            <w:r>
              <w:rPr>
                <w:sz w:val="24"/>
                <w:szCs w:val="28"/>
              </w:rPr>
              <w:t>-</w:t>
            </w:r>
            <w:r w:rsidRPr="008F3860">
              <w:rPr>
                <w:sz w:val="24"/>
                <w:szCs w:val="28"/>
              </w:rPr>
              <w:t>него недееспособного (ограниченно дееспо</w:t>
            </w:r>
            <w:r>
              <w:rPr>
                <w:sz w:val="24"/>
                <w:szCs w:val="28"/>
              </w:rPr>
              <w:t>-</w:t>
            </w:r>
            <w:r w:rsidRPr="008F3860">
              <w:rPr>
                <w:sz w:val="24"/>
                <w:szCs w:val="28"/>
              </w:rPr>
              <w:t>собного) гражданина (при наличии несовер</w:t>
            </w:r>
            <w:r>
              <w:rPr>
                <w:sz w:val="24"/>
                <w:szCs w:val="28"/>
              </w:rPr>
              <w:t>-</w:t>
            </w:r>
            <w:r w:rsidRPr="008F3860">
              <w:rPr>
                <w:sz w:val="24"/>
                <w:szCs w:val="28"/>
              </w:rPr>
              <w:t>шеннолетнего ребенка</w:t>
            </w:r>
            <w:r>
              <w:rPr>
                <w:sz w:val="24"/>
                <w:szCs w:val="28"/>
              </w:rPr>
              <w:t xml:space="preserve">, </w:t>
            </w:r>
            <w:r w:rsidRPr="00085870">
              <w:rPr>
                <w:sz w:val="24"/>
                <w:szCs w:val="24"/>
                <w:lang w:eastAsia="ru-RU"/>
              </w:rPr>
              <w:t>в 1 экземпляре</w:t>
            </w:r>
          </w:p>
          <w:p w:rsidR="00F146CA" w:rsidRPr="008F3860" w:rsidRDefault="00F146CA" w:rsidP="008F3860">
            <w:pPr>
              <w:spacing w:after="0" w:line="240" w:lineRule="auto"/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4247" w:type="dxa"/>
            <w:gridSpan w:val="2"/>
          </w:tcPr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1) копия на бумажном носителе в Управление;</w:t>
            </w:r>
          </w:p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2) копия на бумажном носителе в МФЦ;</w:t>
            </w:r>
          </w:p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F146CA" w:rsidRPr="00085870" w:rsidTr="008F3860">
        <w:trPr>
          <w:trHeight w:val="2703"/>
        </w:trPr>
        <w:tc>
          <w:tcPr>
            <w:tcW w:w="602" w:type="dxa"/>
          </w:tcPr>
          <w:p w:rsidR="00F146CA" w:rsidRDefault="00F146CA" w:rsidP="008F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2.6</w:t>
            </w:r>
          </w:p>
        </w:tc>
        <w:tc>
          <w:tcPr>
            <w:tcW w:w="1993" w:type="dxa"/>
            <w:gridSpan w:val="2"/>
          </w:tcPr>
          <w:p w:rsidR="00F146CA" w:rsidRPr="00085870" w:rsidRDefault="00F146CA" w:rsidP="008F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F146CA" w:rsidRDefault="00F146CA" w:rsidP="008F3860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F3860">
              <w:rPr>
                <w:sz w:val="24"/>
                <w:szCs w:val="24"/>
              </w:rPr>
              <w:t>разрешение органа опеки и попечительства на приватизацию, если в приватизируемом жилом помещении проживают исключительно несовер</w:t>
            </w:r>
            <w:r>
              <w:rPr>
                <w:sz w:val="24"/>
                <w:szCs w:val="24"/>
              </w:rPr>
              <w:t>-</w:t>
            </w:r>
            <w:r w:rsidRPr="008F3860">
              <w:rPr>
                <w:sz w:val="24"/>
                <w:szCs w:val="24"/>
              </w:rPr>
              <w:t>шеннолетние (при наличии несовершен</w:t>
            </w:r>
            <w:r>
              <w:rPr>
                <w:sz w:val="24"/>
                <w:szCs w:val="24"/>
              </w:rPr>
              <w:t>-</w:t>
            </w:r>
            <w:r w:rsidRPr="008F3860">
              <w:rPr>
                <w:sz w:val="24"/>
                <w:szCs w:val="24"/>
              </w:rPr>
              <w:t>нолетнего ребенка),</w:t>
            </w:r>
            <w:r>
              <w:rPr>
                <w:sz w:val="24"/>
                <w:szCs w:val="28"/>
              </w:rPr>
              <w:t xml:space="preserve"> </w:t>
            </w:r>
            <w:r w:rsidRPr="00085870">
              <w:rPr>
                <w:sz w:val="24"/>
                <w:szCs w:val="24"/>
                <w:lang w:eastAsia="ru-RU"/>
              </w:rPr>
              <w:t>в 1 экземпляре</w:t>
            </w:r>
          </w:p>
          <w:p w:rsidR="00F146CA" w:rsidRPr="008F3860" w:rsidRDefault="00F146CA" w:rsidP="008F3860">
            <w:pPr>
              <w:spacing w:after="0" w:line="240" w:lineRule="auto"/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4247" w:type="dxa"/>
            <w:gridSpan w:val="2"/>
          </w:tcPr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1) копия на бумажном носителе в Управление;</w:t>
            </w:r>
          </w:p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2) копия на бумажном носителе в МФЦ;</w:t>
            </w:r>
          </w:p>
          <w:p w:rsidR="00F146CA" w:rsidRPr="00085870" w:rsidRDefault="00F146CA" w:rsidP="008F386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F146CA" w:rsidRPr="00085870" w:rsidTr="008F3860">
        <w:trPr>
          <w:trHeight w:val="748"/>
        </w:trPr>
        <w:tc>
          <w:tcPr>
            <w:tcW w:w="9629" w:type="dxa"/>
            <w:gridSpan w:val="7"/>
          </w:tcPr>
          <w:p w:rsidR="00F146CA" w:rsidRDefault="00F146CA" w:rsidP="008F3860">
            <w:pPr>
              <w:pStyle w:val="ConsPlusNormal"/>
              <w:jc w:val="center"/>
            </w:pPr>
            <w:r>
              <w:t>3. Исчерпывающий перечень документов, необходимых для исправления опечаток</w:t>
            </w:r>
          </w:p>
          <w:p w:rsidR="00F146CA" w:rsidRPr="00085870" w:rsidRDefault="00F146CA" w:rsidP="008F3860">
            <w:pPr>
              <w:pStyle w:val="ConsPlusNormal"/>
              <w:jc w:val="center"/>
              <w:rPr>
                <w:szCs w:val="24"/>
              </w:rPr>
            </w:pPr>
            <w:r>
              <w:t>и (или) ошибок</w:t>
            </w:r>
          </w:p>
        </w:tc>
      </w:tr>
      <w:tr w:rsidR="00F146CA" w:rsidRPr="00085870" w:rsidTr="008F3860">
        <w:trPr>
          <w:trHeight w:val="318"/>
        </w:trPr>
        <w:tc>
          <w:tcPr>
            <w:tcW w:w="660" w:type="dxa"/>
            <w:gridSpan w:val="2"/>
          </w:tcPr>
          <w:p w:rsidR="00F146CA" w:rsidRDefault="00F146CA" w:rsidP="008F386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25" w:type="dxa"/>
            <w:gridSpan w:val="2"/>
          </w:tcPr>
          <w:p w:rsidR="00F146CA" w:rsidRDefault="00F146CA" w:rsidP="008F386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  <w:gridSpan w:val="2"/>
          </w:tcPr>
          <w:p w:rsidR="00F146CA" w:rsidRPr="00085870" w:rsidRDefault="00F146CA" w:rsidP="008F38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4109" w:type="dxa"/>
          </w:tcPr>
          <w:p w:rsidR="00F146CA" w:rsidRPr="00085870" w:rsidRDefault="00F146CA" w:rsidP="008F3860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F146CA" w:rsidRPr="00085870" w:rsidTr="008F3860">
        <w:trPr>
          <w:trHeight w:val="318"/>
        </w:trPr>
        <w:tc>
          <w:tcPr>
            <w:tcW w:w="660" w:type="dxa"/>
            <w:gridSpan w:val="2"/>
          </w:tcPr>
          <w:p w:rsidR="00F146CA" w:rsidRDefault="00F146CA" w:rsidP="008F3860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025" w:type="dxa"/>
            <w:gridSpan w:val="2"/>
          </w:tcPr>
          <w:p w:rsidR="00F146CA" w:rsidRDefault="00F146CA" w:rsidP="008F3860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835" w:type="dxa"/>
            <w:gridSpan w:val="2"/>
          </w:tcPr>
          <w:p w:rsidR="00F146CA" w:rsidRDefault="00F146CA" w:rsidP="008F38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заявление об исправлении ошибок,  1 экземпляр</w:t>
            </w:r>
          </w:p>
        </w:tc>
        <w:tc>
          <w:tcPr>
            <w:tcW w:w="4109" w:type="dxa"/>
          </w:tcPr>
          <w:p w:rsidR="00F146CA" w:rsidRPr="00085870" w:rsidRDefault="00F146CA" w:rsidP="00415BE9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1) подлинник на бумажном носителе в Управление;</w:t>
            </w:r>
          </w:p>
          <w:p w:rsidR="00F146CA" w:rsidRPr="00085870" w:rsidRDefault="00F146CA" w:rsidP="00415BE9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2) подлинник на бумажном носителе в МФЦ;</w:t>
            </w:r>
          </w:p>
          <w:p w:rsidR="00F146CA" w:rsidRDefault="00F146CA" w:rsidP="008F3860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F146CA" w:rsidRPr="00085870" w:rsidTr="008F3860">
        <w:trPr>
          <w:trHeight w:val="1548"/>
        </w:trPr>
        <w:tc>
          <w:tcPr>
            <w:tcW w:w="660" w:type="dxa"/>
            <w:gridSpan w:val="2"/>
          </w:tcPr>
          <w:p w:rsidR="00F146CA" w:rsidRDefault="00F146CA" w:rsidP="00085870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025" w:type="dxa"/>
            <w:gridSpan w:val="2"/>
          </w:tcPr>
          <w:p w:rsidR="00F146CA" w:rsidRDefault="00F146CA" w:rsidP="00085870">
            <w:pPr>
              <w:pStyle w:val="ConsPlusNormal"/>
              <w:jc w:val="center"/>
            </w:pPr>
            <w:r>
              <w:t>2А, 4А</w:t>
            </w:r>
          </w:p>
        </w:tc>
        <w:tc>
          <w:tcPr>
            <w:tcW w:w="2835" w:type="dxa"/>
            <w:gridSpan w:val="2"/>
          </w:tcPr>
          <w:p w:rsidR="00F146CA" w:rsidRPr="00085870" w:rsidRDefault="00F146CA" w:rsidP="0008587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085870">
              <w:rPr>
                <w:color w:val="22272F"/>
                <w:sz w:val="24"/>
                <w:szCs w:val="24"/>
              </w:rPr>
              <w:t xml:space="preserve">документ, подтверж-дающий полномочия заявителя (доверен-ность), оформленная </w:t>
            </w:r>
            <w:r w:rsidRPr="00085870">
              <w:rPr>
                <w:sz w:val="24"/>
                <w:szCs w:val="24"/>
              </w:rPr>
              <w:t>в соответствии с требова-ниями законодательства Российской Федерации в случае, если за предос-тавлениемМуниципаль-ной услуги обратился представитель заявите-ля, в 1 экземпляре</w:t>
            </w:r>
          </w:p>
        </w:tc>
        <w:tc>
          <w:tcPr>
            <w:tcW w:w="4109" w:type="dxa"/>
          </w:tcPr>
          <w:p w:rsidR="00F146CA" w:rsidRPr="00085870" w:rsidRDefault="00F146CA" w:rsidP="0008587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1) подлинник на бумажном носителе в Управление;</w:t>
            </w:r>
          </w:p>
          <w:p w:rsidR="00F146CA" w:rsidRPr="00085870" w:rsidRDefault="00F146CA" w:rsidP="00085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085870">
              <w:rPr>
                <w:sz w:val="24"/>
                <w:szCs w:val="24"/>
              </w:rPr>
              <w:t>2) подлинник на бумажном носителе в МФЦ;</w:t>
            </w:r>
          </w:p>
        </w:tc>
      </w:tr>
      <w:tr w:rsidR="00F146CA" w:rsidRPr="00085870" w:rsidTr="008F3860">
        <w:trPr>
          <w:trHeight w:val="748"/>
        </w:trPr>
        <w:tc>
          <w:tcPr>
            <w:tcW w:w="660" w:type="dxa"/>
            <w:gridSpan w:val="2"/>
          </w:tcPr>
          <w:p w:rsidR="00F146CA" w:rsidRDefault="00F146CA" w:rsidP="00085870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2025" w:type="dxa"/>
            <w:gridSpan w:val="2"/>
          </w:tcPr>
          <w:p w:rsidR="00F146CA" w:rsidRDefault="00F146CA" w:rsidP="00085870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835" w:type="dxa"/>
            <w:gridSpan w:val="2"/>
          </w:tcPr>
          <w:p w:rsidR="00F146CA" w:rsidRDefault="00F146CA" w:rsidP="00085870">
            <w:pPr>
              <w:pStyle w:val="ConsPlusNormal"/>
              <w:jc w:val="both"/>
            </w:pPr>
            <w:r>
              <w:t>оригинал документа, выданного в результате предоставления Муни-ципальной услуги (в слу-чае выдачи его Заяви-телю на бумажном носи-теле)</w:t>
            </w:r>
          </w:p>
        </w:tc>
        <w:tc>
          <w:tcPr>
            <w:tcW w:w="4109" w:type="dxa"/>
          </w:tcPr>
          <w:p w:rsidR="00F146CA" w:rsidRPr="00085870" w:rsidRDefault="00F146CA" w:rsidP="00085870">
            <w:pPr>
              <w:pStyle w:val="ConsPlusNormal"/>
              <w:jc w:val="both"/>
              <w:rPr>
                <w:szCs w:val="24"/>
              </w:rPr>
            </w:pPr>
            <w:r w:rsidRPr="00085870">
              <w:rPr>
                <w:szCs w:val="24"/>
              </w:rPr>
              <w:t>1) подлинник на бумажном носителе в Управление;</w:t>
            </w:r>
          </w:p>
          <w:p w:rsidR="00F146CA" w:rsidRDefault="00F146CA" w:rsidP="00D73DE7">
            <w:pPr>
              <w:pStyle w:val="ConsPlusNormal"/>
            </w:pPr>
            <w:r w:rsidRPr="00085870">
              <w:rPr>
                <w:szCs w:val="24"/>
              </w:rPr>
              <w:t>2) подлинник на бумажном носителе в МФЦ</w:t>
            </w:r>
          </w:p>
        </w:tc>
      </w:tr>
    </w:tbl>
    <w:p w:rsidR="00F146CA" w:rsidRDefault="00F146CA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F146CA" w:rsidRDefault="00F146CA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F146CA" w:rsidRDefault="00F146CA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 xml:space="preserve">Начальник управления </w:t>
      </w:r>
    </w:p>
    <w:p w:rsidR="00F146CA" w:rsidRPr="00916439" w:rsidRDefault="00F146CA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szCs w:val="28"/>
          <w:lang w:eastAsia="ru-RU"/>
        </w:rPr>
        <w:t>муниципальной собственности                                                       Н.И. Федосеева</w:t>
      </w:r>
    </w:p>
    <w:sectPr w:rsidR="00F146CA" w:rsidRPr="00916439" w:rsidSect="008F386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6CA" w:rsidRDefault="00F146CA" w:rsidP="001813EF">
      <w:pPr>
        <w:spacing w:after="0" w:line="240" w:lineRule="auto"/>
      </w:pPr>
      <w:r>
        <w:separator/>
      </w:r>
    </w:p>
  </w:endnote>
  <w:endnote w:type="continuationSeparator" w:id="1">
    <w:p w:rsidR="00F146CA" w:rsidRDefault="00F146CA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6CA" w:rsidRDefault="00F146CA" w:rsidP="001813EF">
      <w:pPr>
        <w:spacing w:after="0" w:line="240" w:lineRule="auto"/>
      </w:pPr>
      <w:r>
        <w:separator/>
      </w:r>
    </w:p>
  </w:footnote>
  <w:footnote w:type="continuationSeparator" w:id="1">
    <w:p w:rsidR="00F146CA" w:rsidRDefault="00F146CA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6CA" w:rsidRDefault="00F146CA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F146CA" w:rsidRDefault="00F146C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946CD"/>
    <w:multiLevelType w:val="hybridMultilevel"/>
    <w:tmpl w:val="3926BD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3EF"/>
    <w:rsid w:val="00020F8C"/>
    <w:rsid w:val="00024135"/>
    <w:rsid w:val="0003406B"/>
    <w:rsid w:val="00044FD3"/>
    <w:rsid w:val="000508F6"/>
    <w:rsid w:val="00085870"/>
    <w:rsid w:val="0009678C"/>
    <w:rsid w:val="000A40BE"/>
    <w:rsid w:val="000A76C5"/>
    <w:rsid w:val="000B5087"/>
    <w:rsid w:val="00132021"/>
    <w:rsid w:val="00133D11"/>
    <w:rsid w:val="00136630"/>
    <w:rsid w:val="00145D1D"/>
    <w:rsid w:val="00150D56"/>
    <w:rsid w:val="001813EF"/>
    <w:rsid w:val="0018771A"/>
    <w:rsid w:val="001973CA"/>
    <w:rsid w:val="001B7111"/>
    <w:rsid w:val="001C3356"/>
    <w:rsid w:val="001D2570"/>
    <w:rsid w:val="001D2C78"/>
    <w:rsid w:val="001D77A9"/>
    <w:rsid w:val="001F787A"/>
    <w:rsid w:val="00230DFD"/>
    <w:rsid w:val="0023479C"/>
    <w:rsid w:val="0027413C"/>
    <w:rsid w:val="00282BCA"/>
    <w:rsid w:val="002974C1"/>
    <w:rsid w:val="002A4607"/>
    <w:rsid w:val="002B6139"/>
    <w:rsid w:val="002D2DAD"/>
    <w:rsid w:val="00304F10"/>
    <w:rsid w:val="00314F62"/>
    <w:rsid w:val="00320CCE"/>
    <w:rsid w:val="00321CC1"/>
    <w:rsid w:val="0032411E"/>
    <w:rsid w:val="00335C50"/>
    <w:rsid w:val="0033679B"/>
    <w:rsid w:val="0036496B"/>
    <w:rsid w:val="00377A47"/>
    <w:rsid w:val="003832D9"/>
    <w:rsid w:val="00383825"/>
    <w:rsid w:val="00397BF7"/>
    <w:rsid w:val="003A2819"/>
    <w:rsid w:val="003B6859"/>
    <w:rsid w:val="003D00F5"/>
    <w:rsid w:val="003D6C57"/>
    <w:rsid w:val="003E0740"/>
    <w:rsid w:val="003E5E73"/>
    <w:rsid w:val="003F5C90"/>
    <w:rsid w:val="004050E5"/>
    <w:rsid w:val="00415BE9"/>
    <w:rsid w:val="0042207B"/>
    <w:rsid w:val="00432CEF"/>
    <w:rsid w:val="00433A9E"/>
    <w:rsid w:val="00434705"/>
    <w:rsid w:val="004359FB"/>
    <w:rsid w:val="0045255D"/>
    <w:rsid w:val="004B5421"/>
    <w:rsid w:val="004B5728"/>
    <w:rsid w:val="004C06AD"/>
    <w:rsid w:val="004E4677"/>
    <w:rsid w:val="004F6A08"/>
    <w:rsid w:val="00534D52"/>
    <w:rsid w:val="00535961"/>
    <w:rsid w:val="00550294"/>
    <w:rsid w:val="00556423"/>
    <w:rsid w:val="005571F1"/>
    <w:rsid w:val="00563EDF"/>
    <w:rsid w:val="00574A86"/>
    <w:rsid w:val="005870D9"/>
    <w:rsid w:val="005B2A82"/>
    <w:rsid w:val="005B615C"/>
    <w:rsid w:val="005C0588"/>
    <w:rsid w:val="005D19DE"/>
    <w:rsid w:val="005F73E7"/>
    <w:rsid w:val="00626F65"/>
    <w:rsid w:val="00631797"/>
    <w:rsid w:val="00637C32"/>
    <w:rsid w:val="00646030"/>
    <w:rsid w:val="00655CC2"/>
    <w:rsid w:val="006561D3"/>
    <w:rsid w:val="00660BD2"/>
    <w:rsid w:val="0066137E"/>
    <w:rsid w:val="006631AC"/>
    <w:rsid w:val="006656A3"/>
    <w:rsid w:val="0066675A"/>
    <w:rsid w:val="00677D90"/>
    <w:rsid w:val="006E6873"/>
    <w:rsid w:val="00720FFF"/>
    <w:rsid w:val="00734E3A"/>
    <w:rsid w:val="00765BBB"/>
    <w:rsid w:val="00785A86"/>
    <w:rsid w:val="007A606E"/>
    <w:rsid w:val="007C02BA"/>
    <w:rsid w:val="007E351A"/>
    <w:rsid w:val="007E5D6F"/>
    <w:rsid w:val="008033D9"/>
    <w:rsid w:val="00810116"/>
    <w:rsid w:val="00810BA5"/>
    <w:rsid w:val="00832229"/>
    <w:rsid w:val="00860DD6"/>
    <w:rsid w:val="00872302"/>
    <w:rsid w:val="00876BE8"/>
    <w:rsid w:val="008A12FD"/>
    <w:rsid w:val="008C5A0F"/>
    <w:rsid w:val="008E18B7"/>
    <w:rsid w:val="008F3860"/>
    <w:rsid w:val="00901412"/>
    <w:rsid w:val="00915C44"/>
    <w:rsid w:val="00916439"/>
    <w:rsid w:val="00932785"/>
    <w:rsid w:val="0094077C"/>
    <w:rsid w:val="00941264"/>
    <w:rsid w:val="00942787"/>
    <w:rsid w:val="00946E29"/>
    <w:rsid w:val="009652AB"/>
    <w:rsid w:val="00990941"/>
    <w:rsid w:val="009A16EC"/>
    <w:rsid w:val="009A3886"/>
    <w:rsid w:val="009A602E"/>
    <w:rsid w:val="009E7253"/>
    <w:rsid w:val="009F7412"/>
    <w:rsid w:val="00A0036D"/>
    <w:rsid w:val="00A07DF0"/>
    <w:rsid w:val="00A2421A"/>
    <w:rsid w:val="00A272AE"/>
    <w:rsid w:val="00A36989"/>
    <w:rsid w:val="00A461EE"/>
    <w:rsid w:val="00AA2464"/>
    <w:rsid w:val="00AD49C9"/>
    <w:rsid w:val="00AE19A9"/>
    <w:rsid w:val="00B04DB1"/>
    <w:rsid w:val="00B16D26"/>
    <w:rsid w:val="00B25743"/>
    <w:rsid w:val="00B573F8"/>
    <w:rsid w:val="00B57427"/>
    <w:rsid w:val="00B70DF1"/>
    <w:rsid w:val="00B726FB"/>
    <w:rsid w:val="00BD7CDC"/>
    <w:rsid w:val="00C057CB"/>
    <w:rsid w:val="00C34A71"/>
    <w:rsid w:val="00C35D3C"/>
    <w:rsid w:val="00C57720"/>
    <w:rsid w:val="00C6115F"/>
    <w:rsid w:val="00C71ECE"/>
    <w:rsid w:val="00CC3DAE"/>
    <w:rsid w:val="00D22F01"/>
    <w:rsid w:val="00D276F6"/>
    <w:rsid w:val="00D54938"/>
    <w:rsid w:val="00D73DE7"/>
    <w:rsid w:val="00D9287A"/>
    <w:rsid w:val="00DA55BD"/>
    <w:rsid w:val="00DC3E60"/>
    <w:rsid w:val="00DF4340"/>
    <w:rsid w:val="00E124A6"/>
    <w:rsid w:val="00E63A2F"/>
    <w:rsid w:val="00E76AF5"/>
    <w:rsid w:val="00E85F67"/>
    <w:rsid w:val="00EB4266"/>
    <w:rsid w:val="00EF103E"/>
    <w:rsid w:val="00EF23FF"/>
    <w:rsid w:val="00F0281F"/>
    <w:rsid w:val="00F1100F"/>
    <w:rsid w:val="00F146CA"/>
    <w:rsid w:val="00F26752"/>
    <w:rsid w:val="00F702AD"/>
    <w:rsid w:val="00F806CE"/>
    <w:rsid w:val="00FA0A95"/>
    <w:rsid w:val="00FA13E6"/>
    <w:rsid w:val="00FA2482"/>
    <w:rsid w:val="00FE4273"/>
    <w:rsid w:val="00FE7FD0"/>
    <w:rsid w:val="00FF5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F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13EF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13EF"/>
    <w:rPr>
      <w:rFonts w:ascii="Times New Roman" w:hAnsi="Times New Roman" w:cs="Times New Roman"/>
      <w:sz w:val="28"/>
    </w:rPr>
  </w:style>
  <w:style w:type="character" w:customStyle="1" w:styleId="blk">
    <w:name w:val="blk"/>
    <w:basedOn w:val="DefaultParagraphFont"/>
    <w:uiPriority w:val="99"/>
    <w:rsid w:val="007E5D6F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E5D6F"/>
    <w:rPr>
      <w:rFonts w:ascii="Courier New" w:hAnsi="Courier New" w:cs="Courier New"/>
      <w:sz w:val="20"/>
      <w:szCs w:val="20"/>
      <w:lang w:eastAsia="ru-RU"/>
    </w:rPr>
  </w:style>
  <w:style w:type="character" w:styleId="HTMLTypewriter">
    <w:name w:val="HTML Typewriter"/>
    <w:basedOn w:val="DefaultParagraphFont"/>
    <w:uiPriority w:val="99"/>
    <w:semiHidden/>
    <w:rsid w:val="007E5D6F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1973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3D1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E63A2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5C058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">
    <w:name w:val="Символы концевой сноски"/>
    <w:uiPriority w:val="99"/>
    <w:rsid w:val="00397BF7"/>
    <w:rPr>
      <w:vertAlign w:val="superscript"/>
    </w:rPr>
  </w:style>
  <w:style w:type="table" w:styleId="TableGrid">
    <w:name w:val="Table Grid"/>
    <w:basedOn w:val="TableNormal"/>
    <w:uiPriority w:val="99"/>
    <w:rsid w:val="003E0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932785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Title">
    <w:name w:val="ConsPlusTitle"/>
    <w:uiPriority w:val="99"/>
    <w:rsid w:val="00932785"/>
    <w:pPr>
      <w:widowControl w:val="0"/>
      <w:autoSpaceDE w:val="0"/>
      <w:autoSpaceDN w:val="0"/>
    </w:pPr>
    <w:rPr>
      <w:rFonts w:ascii="Arial" w:eastAsia="Times New Roman" w:hAnsi="Arial" w:cs="Arial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337291D835F7300839738A5D8EFAB5638FBB843DDDFCA2EF60276B55m919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282</TotalTime>
  <Pages>4</Pages>
  <Words>935</Words>
  <Characters>5332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11</cp:revision>
  <cp:lastPrinted>2026-05-13T05:47:00Z</cp:lastPrinted>
  <dcterms:created xsi:type="dcterms:W3CDTF">2025-11-24T10:14:00Z</dcterms:created>
  <dcterms:modified xsi:type="dcterms:W3CDTF">2026-05-13T05:47:00Z</dcterms:modified>
</cp:coreProperties>
</file>